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211" w:rsidRPr="00783D66" w:rsidRDefault="00680211" w:rsidP="00680211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>FIŞA INDIVIDUALĂ – A DOUA SANSA</w:t>
      </w:r>
    </w:p>
    <w:p w:rsidR="00680211" w:rsidRPr="00783D66" w:rsidRDefault="00680211" w:rsidP="00680211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 xml:space="preserve">Numele 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şi</w:t>
      </w:r>
      <w:proofErr w:type="spellEnd"/>
      <w:r w:rsidRPr="00783D66">
        <w:rPr>
          <w:rFonts w:ascii="Arial Narrow" w:hAnsi="Arial Narrow"/>
          <w:b/>
          <w:sz w:val="24"/>
          <w:szCs w:val="24"/>
        </w:rPr>
        <w:t xml:space="preserve"> prenumele </w:t>
      </w:r>
      <w:r>
        <w:rPr>
          <w:rFonts w:ascii="Arial Narrow" w:hAnsi="Arial Narrow"/>
          <w:b/>
          <w:sz w:val="24"/>
          <w:szCs w:val="24"/>
        </w:rPr>
        <w:t>:</w:t>
      </w:r>
      <w:r>
        <w:rPr>
          <w:rFonts w:ascii="Arial Narrow" w:hAnsi="Arial Narrow"/>
          <w:b/>
          <w:sz w:val="24"/>
          <w:szCs w:val="24"/>
        </w:rPr>
        <w:t>VOICA TIBERIU</w:t>
      </w:r>
    </w:p>
    <w:p w:rsidR="00680211" w:rsidRPr="00783D66" w:rsidRDefault="00680211" w:rsidP="00680211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 xml:space="preserve">Gradul didactic 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şi</w:t>
      </w:r>
      <w:proofErr w:type="spellEnd"/>
      <w:r w:rsidRPr="00783D66">
        <w:rPr>
          <w:rFonts w:ascii="Arial Narrow" w:hAnsi="Arial Narrow"/>
          <w:b/>
          <w:sz w:val="24"/>
          <w:szCs w:val="24"/>
        </w:rPr>
        <w:t xml:space="preserve"> vechimea în 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învăţământ</w:t>
      </w:r>
      <w:proofErr w:type="spellEnd"/>
      <w:r w:rsidRPr="00783D66">
        <w:rPr>
          <w:rFonts w:ascii="Arial Narrow" w:hAnsi="Arial Narrow"/>
          <w:b/>
          <w:sz w:val="24"/>
          <w:szCs w:val="24"/>
        </w:rPr>
        <w:t xml:space="preserve">:. I – </w:t>
      </w:r>
      <w:r>
        <w:rPr>
          <w:rFonts w:ascii="Arial Narrow" w:hAnsi="Arial Narrow"/>
          <w:b/>
          <w:sz w:val="24"/>
          <w:szCs w:val="24"/>
        </w:rPr>
        <w:t>16</w:t>
      </w:r>
      <w:r>
        <w:rPr>
          <w:rFonts w:ascii="Arial Narrow" w:hAnsi="Arial Narrow"/>
          <w:b/>
          <w:sz w:val="24"/>
          <w:szCs w:val="24"/>
        </w:rPr>
        <w:t xml:space="preserve"> </w:t>
      </w:r>
      <w:r w:rsidRPr="00783D66">
        <w:rPr>
          <w:rFonts w:ascii="Arial Narrow" w:hAnsi="Arial Narrow"/>
          <w:b/>
          <w:sz w:val="24"/>
          <w:szCs w:val="24"/>
        </w:rPr>
        <w:t>ani</w:t>
      </w:r>
    </w:p>
    <w:p w:rsidR="00680211" w:rsidRPr="00783D66" w:rsidRDefault="00680211" w:rsidP="00680211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>Specialitatea (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specialităţile</w:t>
      </w:r>
      <w:proofErr w:type="spellEnd"/>
      <w:r w:rsidRPr="00783D66">
        <w:rPr>
          <w:rFonts w:ascii="Arial Narrow" w:hAnsi="Arial Narrow"/>
          <w:b/>
          <w:sz w:val="24"/>
          <w:szCs w:val="24"/>
        </w:rPr>
        <w:t>) :</w:t>
      </w:r>
      <w:r>
        <w:rPr>
          <w:rFonts w:ascii="Arial Narrow" w:hAnsi="Arial Narrow"/>
          <w:b/>
          <w:sz w:val="24"/>
          <w:szCs w:val="24"/>
        </w:rPr>
        <w:t xml:space="preserve"> GEOGRAFIE</w:t>
      </w:r>
    </w:p>
    <w:p w:rsidR="00680211" w:rsidRPr="00783D66" w:rsidRDefault="00680211" w:rsidP="00680211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>Adresa/telefon/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mail:</w:t>
      </w:r>
      <w:r>
        <w:rPr>
          <w:rFonts w:ascii="Arial Narrow" w:hAnsi="Arial Narrow"/>
          <w:b/>
          <w:sz w:val="24"/>
          <w:szCs w:val="24"/>
        </w:rPr>
        <w:t>Simeria</w:t>
      </w:r>
      <w:proofErr w:type="spellEnd"/>
      <w:r>
        <w:rPr>
          <w:rFonts w:ascii="Arial Narrow" w:hAnsi="Arial Narrow"/>
          <w:b/>
          <w:sz w:val="24"/>
          <w:szCs w:val="24"/>
        </w:rPr>
        <w:t xml:space="preserve"> , str. </w:t>
      </w:r>
      <w:r>
        <w:rPr>
          <w:rFonts w:ascii="Arial Narrow" w:hAnsi="Arial Narrow"/>
          <w:b/>
          <w:sz w:val="24"/>
          <w:szCs w:val="24"/>
        </w:rPr>
        <w:t>Atelierului  , bl.8/31</w:t>
      </w:r>
    </w:p>
    <w:p w:rsidR="00680211" w:rsidRPr="00783D66" w:rsidRDefault="00680211" w:rsidP="00680211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680211" w:rsidRPr="00783D66" w:rsidRDefault="00680211" w:rsidP="00680211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  <w:lang w:val="fr-FR"/>
        </w:rPr>
      </w:pP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Încadrare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pentru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anul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şcolar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2013-2014 :   TITULAR </w:t>
      </w:r>
    </w:p>
    <w:p w:rsidR="00680211" w:rsidRPr="00783D66" w:rsidRDefault="00680211" w:rsidP="00680211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  <w:lang w:val="fr-FR"/>
        </w:rPr>
      </w:pP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Responsabil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de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arie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curiculară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 : </w:t>
      </w:r>
      <w:r>
        <w:rPr>
          <w:rFonts w:ascii="Arial Narrow" w:hAnsi="Arial Narrow"/>
          <w:b/>
          <w:sz w:val="24"/>
          <w:szCs w:val="24"/>
          <w:lang w:val="fr-FR"/>
        </w:rPr>
        <w:t>DA</w:t>
      </w:r>
    </w:p>
    <w:tbl>
      <w:tblPr>
        <w:tblW w:w="1502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04"/>
        <w:gridCol w:w="3000"/>
        <w:gridCol w:w="3000"/>
        <w:gridCol w:w="3817"/>
        <w:gridCol w:w="1305"/>
      </w:tblGrid>
      <w:tr w:rsidR="00680211" w:rsidRPr="00783D66" w:rsidTr="00CF19C9">
        <w:tc>
          <w:tcPr>
            <w:tcW w:w="3904" w:type="dxa"/>
            <w:vMerge w:val="restart"/>
            <w:vAlign w:val="center"/>
          </w:tcPr>
          <w:p w:rsidR="00680211" w:rsidRPr="00783D66" w:rsidRDefault="00680211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UNITATEA ŞCOLARĂ</w:t>
            </w:r>
          </w:p>
        </w:tc>
        <w:tc>
          <w:tcPr>
            <w:tcW w:w="11122" w:type="dxa"/>
            <w:gridSpan w:val="4"/>
            <w:vAlign w:val="center"/>
          </w:tcPr>
          <w:p w:rsidR="00680211" w:rsidRPr="00783D66" w:rsidRDefault="00680211" w:rsidP="00680211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TOTAL ORE </w:t>
            </w:r>
            <w:proofErr w:type="gramStart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:_</w:t>
            </w:r>
            <w:proofErr w:type="gramEnd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___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50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/an</w:t>
            </w: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____________</w:t>
            </w:r>
          </w:p>
        </w:tc>
      </w:tr>
      <w:tr w:rsidR="00680211" w:rsidRPr="00783D66" w:rsidTr="00CF19C9">
        <w:tc>
          <w:tcPr>
            <w:tcW w:w="3904" w:type="dxa"/>
            <w:vMerge/>
          </w:tcPr>
          <w:p w:rsidR="00680211" w:rsidRPr="00783D66" w:rsidRDefault="00680211" w:rsidP="00CF19C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  <w:tc>
          <w:tcPr>
            <w:tcW w:w="3000" w:type="dxa"/>
          </w:tcPr>
          <w:p w:rsidR="00680211" w:rsidRPr="00783D66" w:rsidRDefault="00680211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Nr. ore prima </w:t>
            </w:r>
            <w:proofErr w:type="spellStart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specialitare</w:t>
            </w:r>
            <w:proofErr w:type="spellEnd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/ disciplina </w:t>
            </w:r>
          </w:p>
        </w:tc>
        <w:tc>
          <w:tcPr>
            <w:tcW w:w="3000" w:type="dxa"/>
          </w:tcPr>
          <w:p w:rsidR="00680211" w:rsidRPr="00783D66" w:rsidRDefault="00680211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</w:rPr>
              <w:t>Nr. ore a doua specialitate</w:t>
            </w:r>
          </w:p>
          <w:p w:rsidR="00680211" w:rsidRPr="00783D66" w:rsidRDefault="00680211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817" w:type="dxa"/>
          </w:tcPr>
          <w:p w:rsidR="00680211" w:rsidRPr="00783D66" w:rsidRDefault="00680211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Nr. ore </w:t>
            </w:r>
            <w:proofErr w:type="spellStart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altă</w:t>
            </w:r>
            <w:proofErr w:type="spellEnd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specialitate</w:t>
            </w:r>
            <w:proofErr w:type="spellEnd"/>
          </w:p>
        </w:tc>
        <w:tc>
          <w:tcPr>
            <w:tcW w:w="1305" w:type="dxa"/>
          </w:tcPr>
          <w:p w:rsidR="00680211" w:rsidRPr="00783D66" w:rsidRDefault="00680211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CDŞ</w:t>
            </w:r>
          </w:p>
        </w:tc>
      </w:tr>
      <w:tr w:rsidR="00680211" w:rsidRPr="00783D66" w:rsidTr="00CF19C9">
        <w:tc>
          <w:tcPr>
            <w:tcW w:w="3904" w:type="dxa"/>
          </w:tcPr>
          <w:p w:rsidR="00680211" w:rsidRPr="00783D66" w:rsidRDefault="00680211" w:rsidP="00CF19C9">
            <w:pPr>
              <w:spacing w:after="0" w:line="240" w:lineRule="auto"/>
              <w:rPr>
                <w:rFonts w:ascii="Arial Narrow" w:hAnsi="Arial Narrow"/>
                <w:sz w:val="24"/>
                <w:szCs w:val="24"/>
                <w:lang w:val="fr-FR"/>
              </w:rPr>
            </w:pPr>
            <w:proofErr w:type="spellStart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>Colegiul</w:t>
            </w:r>
            <w:proofErr w:type="spellEnd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 xml:space="preserve"> TTF « </w:t>
            </w:r>
            <w:proofErr w:type="spellStart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>A.Saligny</w:t>
            </w:r>
            <w:proofErr w:type="spellEnd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 xml:space="preserve"> » </w:t>
            </w:r>
            <w:proofErr w:type="spellStart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>Simeria</w:t>
            </w:r>
            <w:proofErr w:type="spellEnd"/>
          </w:p>
        </w:tc>
        <w:tc>
          <w:tcPr>
            <w:tcW w:w="3000" w:type="dxa"/>
          </w:tcPr>
          <w:p w:rsidR="00680211" w:rsidRPr="00783D66" w:rsidRDefault="00680211" w:rsidP="00680211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Geografie</w:t>
            </w:r>
            <w:proofErr w:type="spellEnd"/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 </w:t>
            </w: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= 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3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5</w:t>
            </w: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ore/an</w:t>
            </w:r>
          </w:p>
        </w:tc>
        <w:tc>
          <w:tcPr>
            <w:tcW w:w="3000" w:type="dxa"/>
          </w:tcPr>
          <w:p w:rsidR="00680211" w:rsidRPr="00783D66" w:rsidRDefault="00680211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-</w:t>
            </w:r>
          </w:p>
        </w:tc>
        <w:tc>
          <w:tcPr>
            <w:tcW w:w="3817" w:type="dxa"/>
          </w:tcPr>
          <w:p w:rsidR="00680211" w:rsidRPr="00783D66" w:rsidRDefault="00680211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-</w:t>
            </w:r>
          </w:p>
        </w:tc>
        <w:tc>
          <w:tcPr>
            <w:tcW w:w="1305" w:type="dxa"/>
          </w:tcPr>
          <w:p w:rsidR="00680211" w:rsidRPr="00783D66" w:rsidRDefault="00680211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15/an</w:t>
            </w:r>
          </w:p>
        </w:tc>
      </w:tr>
    </w:tbl>
    <w:p w:rsidR="00680211" w:rsidRPr="00783D66" w:rsidRDefault="00680211" w:rsidP="00680211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680211" w:rsidRPr="00783D66" w:rsidRDefault="00680211" w:rsidP="00680211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680211" w:rsidRPr="00783D66" w:rsidRDefault="00680211" w:rsidP="00680211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680211" w:rsidRPr="00783D66" w:rsidRDefault="00680211" w:rsidP="00680211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680211" w:rsidRPr="00783D66" w:rsidRDefault="00680211" w:rsidP="00680211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Notă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 :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în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cazul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în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care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situaţia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prezentă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se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modifică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,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mă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angajez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să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anunţ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inspectorul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de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specialitate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>.</w:t>
      </w:r>
    </w:p>
    <w:p w:rsidR="00680211" w:rsidRPr="00783D66" w:rsidRDefault="00680211" w:rsidP="00680211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680211" w:rsidRPr="00783D66" w:rsidRDefault="00680211" w:rsidP="00680211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680211" w:rsidRPr="00783D66" w:rsidRDefault="00680211" w:rsidP="00680211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540BC4" w:rsidRDefault="00540BC4" w:rsidP="00540BC4">
      <w:pPr>
        <w:spacing w:after="0" w:line="240" w:lineRule="auto"/>
        <w:ind w:firstLine="708"/>
        <w:jc w:val="both"/>
        <w:rPr>
          <w:rFonts w:ascii="Arial Narrow" w:hAnsi="Arial Narrow"/>
          <w:b/>
          <w:sz w:val="24"/>
          <w:szCs w:val="24"/>
          <w:lang w:val="fr-FR"/>
        </w:rPr>
      </w:pPr>
      <w:r w:rsidRPr="00783D66">
        <w:rPr>
          <w:rFonts w:ascii="Arial Narrow" w:hAnsi="Arial Narrow"/>
          <w:b/>
          <w:sz w:val="24"/>
          <w:szCs w:val="24"/>
          <w:lang w:val="fr-FR"/>
        </w:rPr>
        <w:t>DATA,</w:t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  <w:t>SEMNATURA,</w:t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  <w:t>DIRECTOR,</w:t>
      </w:r>
    </w:p>
    <w:p w:rsidR="00540BC4" w:rsidRPr="00783D66" w:rsidRDefault="00540BC4" w:rsidP="00540BC4">
      <w:pPr>
        <w:spacing w:after="0" w:line="240" w:lineRule="auto"/>
        <w:ind w:firstLine="708"/>
        <w:jc w:val="both"/>
        <w:rPr>
          <w:rFonts w:ascii="Arial Narrow" w:hAnsi="Arial Narrow"/>
          <w:b/>
          <w:sz w:val="24"/>
          <w:szCs w:val="24"/>
          <w:lang w:val="fr-FR"/>
        </w:rPr>
      </w:pPr>
      <w:r>
        <w:rPr>
          <w:rFonts w:ascii="Arial Narrow" w:hAnsi="Arial Narrow"/>
          <w:b/>
          <w:sz w:val="24"/>
          <w:szCs w:val="24"/>
          <w:lang w:val="fr-FR"/>
        </w:rPr>
        <w:t>21.11.2013</w:t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proofErr w:type="spellStart"/>
      <w:r>
        <w:rPr>
          <w:rFonts w:ascii="Arial Narrow" w:hAnsi="Arial Narrow"/>
          <w:b/>
          <w:sz w:val="24"/>
          <w:szCs w:val="24"/>
          <w:lang w:val="fr-FR"/>
        </w:rPr>
        <w:t>ing.Pascu</w:t>
      </w:r>
      <w:proofErr w:type="spellEnd"/>
      <w:r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Arial Narrow" w:hAnsi="Arial Narrow"/>
          <w:b/>
          <w:sz w:val="24"/>
          <w:szCs w:val="24"/>
          <w:lang w:val="fr-FR"/>
        </w:rPr>
        <w:t>Liviu</w:t>
      </w:r>
      <w:proofErr w:type="spellEnd"/>
    </w:p>
    <w:p w:rsidR="00680211" w:rsidRPr="00783D66" w:rsidRDefault="00680211" w:rsidP="00680211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  <w:bookmarkStart w:id="0" w:name="_GoBack"/>
      <w:bookmarkEnd w:id="0"/>
    </w:p>
    <w:p w:rsidR="00680211" w:rsidRPr="00783D66" w:rsidRDefault="00680211" w:rsidP="00680211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680211" w:rsidRPr="00783D66" w:rsidRDefault="00680211" w:rsidP="00680211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680211" w:rsidRPr="00783D66" w:rsidRDefault="00680211" w:rsidP="00680211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680211" w:rsidRPr="00783D66" w:rsidRDefault="00680211" w:rsidP="00680211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680211" w:rsidRPr="00783D66" w:rsidRDefault="00680211" w:rsidP="00680211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680211" w:rsidRPr="00783D66" w:rsidRDefault="00680211" w:rsidP="00680211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680211" w:rsidRPr="00783D66" w:rsidRDefault="00680211" w:rsidP="00680211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680211" w:rsidRPr="00783D66" w:rsidRDefault="00680211" w:rsidP="00680211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680211" w:rsidRPr="00783D66" w:rsidRDefault="00680211" w:rsidP="00680211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680211" w:rsidRPr="00783D66" w:rsidRDefault="00680211" w:rsidP="00680211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680211" w:rsidRPr="00783D66" w:rsidRDefault="00680211" w:rsidP="00680211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680211" w:rsidRPr="00783D66" w:rsidRDefault="00680211" w:rsidP="0068021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</w:p>
    <w:p w:rsidR="00680211" w:rsidRPr="00783D66" w:rsidRDefault="00680211" w:rsidP="00680211"/>
    <w:p w:rsidR="00680211" w:rsidRDefault="00680211" w:rsidP="00680211"/>
    <w:p w:rsidR="00680211" w:rsidRDefault="00680211" w:rsidP="00680211"/>
    <w:p w:rsidR="00680211" w:rsidRDefault="00680211" w:rsidP="00680211"/>
    <w:p w:rsidR="00CC2968" w:rsidRDefault="00CC2968"/>
    <w:sectPr w:rsidR="00CC2968" w:rsidSect="0066072B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6839" w:h="11907" w:orient="landscape" w:code="9"/>
      <w:pgMar w:top="284" w:right="567" w:bottom="284" w:left="567" w:header="964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yriad Pro Black Cond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540BC4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0AA" w:rsidRDefault="00540BC4" w:rsidP="00E160F0">
    <w:pPr>
      <w:pStyle w:val="Subsol"/>
      <w:ind w:left="6521"/>
      <w:jc w:val="right"/>
      <w:rPr>
        <w:rFonts w:ascii="Palatino Linotype" w:hAnsi="Palatino Linotype"/>
        <w:color w:val="0F243E"/>
      </w:rPr>
    </w:pPr>
    <w:r>
      <w:rPr>
        <w:rFonts w:ascii="Palatino Linotype" w:hAnsi="Palatino Linotype"/>
        <w:color w:val="0F243E"/>
      </w:rPr>
      <w:pict>
        <v:rect id="_x0000_i1025" style="width:0;height:1.5pt" o:hralign="center" o:hrstd="t" o:hr="t" fillcolor="gray" stroked="f"/>
      </w:pict>
    </w:r>
  </w:p>
  <w:p w:rsidR="000B1FBD" w:rsidRPr="00517D99" w:rsidRDefault="00540BC4" w:rsidP="00E160F0">
    <w:pPr>
      <w:pStyle w:val="Subsol"/>
      <w:ind w:left="6521"/>
      <w:jc w:val="right"/>
      <w:rPr>
        <w:rFonts w:ascii="Myriad Pro Black Cond" w:hAnsi="Myriad Pro Black Cond"/>
        <w:color w:val="0F243E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540BC4">
    <w:pPr>
      <w:pStyle w:val="Subsol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540BC4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C4A" w:rsidRPr="00EC5960" w:rsidRDefault="00540BC4" w:rsidP="003C3054">
    <w:pPr>
      <w:spacing w:after="0" w:line="240" w:lineRule="auto"/>
      <w:jc w:val="center"/>
      <w:outlineLvl w:val="0"/>
      <w:rPr>
        <w:rFonts w:ascii="Times New Roman" w:hAnsi="Times New Roman"/>
        <w:b/>
        <w:sz w:val="28"/>
        <w:szCs w:val="28"/>
      </w:rPr>
    </w:pPr>
    <w:r>
      <w:rPr>
        <w:rFonts w:ascii="Times New Roman" w:hAnsi="Times New Roman"/>
        <w:b/>
        <w:sz w:val="28"/>
        <w:szCs w:val="28"/>
      </w:rPr>
      <w:t>COLEGIUL TEHNIC DE TRANSPORT FEROVIAR “ANGHEL SALIGNY” SIMERIA</w:t>
    </w:r>
  </w:p>
  <w:p w:rsidR="00213B82" w:rsidRDefault="00540BC4" w:rsidP="00B32315">
    <w:pPr>
      <w:pStyle w:val="Antet"/>
      <w:rPr>
        <w:rFonts w:ascii="Palatino Linotype" w:hAnsi="Palatino Linotype"/>
        <w:color w:val="0F243E"/>
        <w:sz w:val="26"/>
      </w:rPr>
    </w:pPr>
    <w:r>
      <w:rPr>
        <w:rFonts w:ascii="Palatino Linotype" w:hAnsi="Palatino Linotype"/>
        <w:color w:val="0F243E"/>
        <w:sz w:val="26"/>
      </w:rPr>
      <w:t>____________________________________________________________________________</w:t>
    </w:r>
  </w:p>
  <w:p w:rsidR="00E160F0" w:rsidRPr="00002654" w:rsidRDefault="00540BC4" w:rsidP="00B32315">
    <w:pPr>
      <w:pStyle w:val="Antet"/>
    </w:pPr>
    <w:r>
      <w:rPr>
        <w:rFonts w:ascii="Palatino Linotype" w:hAnsi="Palatino Linotype"/>
        <w:color w:val="0F243E"/>
        <w:sz w:val="26"/>
      </w:rPr>
      <w:t xml:space="preserve">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540BC4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211"/>
    <w:rsid w:val="001C76BC"/>
    <w:rsid w:val="00540BC4"/>
    <w:rsid w:val="00680211"/>
    <w:rsid w:val="00850207"/>
    <w:rsid w:val="00CC2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69D441-F16C-4015-9243-7FABFFFAE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semiHidden/>
    <w:unhideWhenUsed/>
    <w:rsid w:val="00680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680211"/>
  </w:style>
  <w:style w:type="paragraph" w:styleId="Subsol">
    <w:name w:val="footer"/>
    <w:basedOn w:val="Normal"/>
    <w:link w:val="SubsolCaracter"/>
    <w:uiPriority w:val="99"/>
    <w:semiHidden/>
    <w:unhideWhenUsed/>
    <w:rsid w:val="00680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68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ety_secreta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359EE41C-A1A0-4E34-90F2-A96FD2C15378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3</TotalTime>
  <Pages>2</Pages>
  <Words>109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grety_secretar</dc:creator>
  <cp:keywords/>
  <dc:description/>
  <cp:lastModifiedBy>grety_secretar</cp:lastModifiedBy>
  <cp:revision>2</cp:revision>
  <dcterms:created xsi:type="dcterms:W3CDTF">2013-11-20T13:02:00Z</dcterms:created>
  <dcterms:modified xsi:type="dcterms:W3CDTF">2013-11-20T13:24:00Z</dcterms:modified>
</cp:coreProperties>
</file>